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0E8CF" w14:textId="6F416E58" w:rsidR="00C810EC" w:rsidRPr="003C2FAD" w:rsidRDefault="00C810EC" w:rsidP="00C810EC">
      <w:pPr>
        <w:tabs>
          <w:tab w:val="right" w:pos="9638"/>
        </w:tabs>
        <w:rPr>
          <w:rFonts w:ascii="Arial" w:hAnsi="Arial" w:cs="Arial"/>
          <w:b/>
          <w:bCs/>
          <w:szCs w:val="24"/>
        </w:rPr>
      </w:pPr>
      <w:bookmarkStart w:id="0" w:name="Title"/>
      <w:bookmarkStart w:id="1" w:name="DocumentFor"/>
      <w:bookmarkEnd w:id="0"/>
      <w:bookmarkEnd w:id="1"/>
      <w:r w:rsidRPr="003C2FAD">
        <w:rPr>
          <w:rFonts w:ascii="Arial" w:hAnsi="Arial" w:cs="Arial"/>
          <w:b/>
          <w:bCs/>
          <w:szCs w:val="24"/>
        </w:rPr>
        <w:t>SA WG2 Meeting #S2-161</w:t>
      </w:r>
      <w:r w:rsidRPr="003C2FAD">
        <w:rPr>
          <w:rFonts w:ascii="Arial" w:hAnsi="Arial" w:cs="Arial"/>
          <w:b/>
          <w:bCs/>
          <w:szCs w:val="24"/>
        </w:rPr>
        <w:tab/>
        <w:t>S2-240</w:t>
      </w:r>
      <w:r w:rsidR="00F61446">
        <w:rPr>
          <w:rFonts w:ascii="Arial" w:hAnsi="Arial" w:cs="Arial"/>
          <w:b/>
          <w:bCs/>
          <w:szCs w:val="24"/>
        </w:rPr>
        <w:t>2320</w:t>
      </w:r>
    </w:p>
    <w:p w14:paraId="7D301594" w14:textId="19975179" w:rsidR="00C810EC" w:rsidRPr="003C2FAD" w:rsidRDefault="00C810EC" w:rsidP="00C810EC">
      <w:pPr>
        <w:pBdr>
          <w:bottom w:val="single" w:sz="4" w:space="1" w:color="auto"/>
        </w:pBdr>
        <w:tabs>
          <w:tab w:val="right" w:pos="9638"/>
        </w:tabs>
        <w:rPr>
          <w:rFonts w:ascii="Arial" w:hAnsi="Arial" w:cs="Arial"/>
          <w:b/>
          <w:bCs/>
          <w:szCs w:val="24"/>
        </w:rPr>
      </w:pPr>
      <w:r w:rsidRPr="003C2FAD">
        <w:rPr>
          <w:rFonts w:ascii="Arial" w:hAnsi="Arial" w:cs="Arial"/>
          <w:b/>
          <w:bCs/>
          <w:szCs w:val="24"/>
        </w:rPr>
        <w:t xml:space="preserve">26 February - </w:t>
      </w:r>
      <w:r w:rsidR="00D439B8">
        <w:rPr>
          <w:rFonts w:ascii="Arial" w:hAnsi="Arial" w:cs="Arial"/>
          <w:b/>
          <w:bCs/>
          <w:szCs w:val="24"/>
        </w:rPr>
        <w:t>1</w:t>
      </w:r>
      <w:r w:rsidRPr="003C2FAD">
        <w:rPr>
          <w:rFonts w:ascii="Arial" w:hAnsi="Arial" w:cs="Arial"/>
          <w:b/>
          <w:bCs/>
          <w:szCs w:val="24"/>
        </w:rPr>
        <w:t xml:space="preserve"> March, 2024, Athens, Greece</w:t>
      </w:r>
    </w:p>
    <w:p w14:paraId="38B8BA70" w14:textId="77777777" w:rsidR="00E040DC" w:rsidRPr="003C2FAD" w:rsidRDefault="00E040DC" w:rsidP="00E040DC">
      <w:pPr>
        <w:tabs>
          <w:tab w:val="right" w:pos="9639"/>
        </w:tabs>
        <w:spacing w:after="0"/>
        <w:rPr>
          <w:rFonts w:ascii="Arial" w:hAnsi="Arial" w:cs="Arial"/>
          <w:b/>
          <w:bCs/>
          <w:sz w:val="24"/>
        </w:rPr>
      </w:pPr>
    </w:p>
    <w:p w14:paraId="6C94F64A" w14:textId="77777777" w:rsidR="00D439B8" w:rsidRDefault="00D439B8" w:rsidP="00D439B8">
      <w:pPr>
        <w:ind w:left="2127" w:hanging="2127"/>
        <w:rPr>
          <w:rFonts w:ascii="Arial" w:hAnsi="Arial" w:cs="Arial"/>
          <w:b/>
        </w:rPr>
      </w:pPr>
      <w:r>
        <w:rPr>
          <w:rFonts w:ascii="Arial" w:hAnsi="Arial" w:cs="Arial"/>
          <w:b/>
        </w:rPr>
        <w:t>Source:</w:t>
      </w:r>
      <w:r>
        <w:rPr>
          <w:rFonts w:ascii="Arial" w:hAnsi="Arial" w:cs="Arial"/>
          <w:b/>
        </w:rPr>
        <w:tab/>
        <w:t xml:space="preserve">Ericsson </w:t>
      </w:r>
    </w:p>
    <w:p w14:paraId="29B971A4" w14:textId="163275A3" w:rsidR="00D439B8" w:rsidRDefault="00D439B8" w:rsidP="00D439B8">
      <w:pPr>
        <w:ind w:left="2127" w:hanging="2127"/>
        <w:rPr>
          <w:rFonts w:ascii="Arial" w:hAnsi="Arial" w:cs="Arial"/>
          <w:b/>
        </w:rPr>
      </w:pPr>
      <w:r>
        <w:rPr>
          <w:rFonts w:ascii="Arial" w:hAnsi="Arial" w:cs="Arial"/>
          <w:b/>
        </w:rPr>
        <w:t>Title:</w:t>
      </w:r>
      <w:r>
        <w:rPr>
          <w:rFonts w:ascii="Arial" w:hAnsi="Arial" w:cs="Arial"/>
          <w:b/>
        </w:rPr>
        <w:tab/>
        <w:t>KI#1 and 2: New Sol</w:t>
      </w:r>
      <w:r w:rsidR="00F67655">
        <w:rPr>
          <w:rFonts w:ascii="Arial" w:hAnsi="Arial" w:cs="Arial"/>
          <w:b/>
        </w:rPr>
        <w:t>ution</w:t>
      </w:r>
      <w:r>
        <w:rPr>
          <w:rFonts w:ascii="Arial" w:hAnsi="Arial" w:cs="Arial"/>
          <w:b/>
        </w:rPr>
        <w:t xml:space="preserve">: </w:t>
      </w:r>
      <w:r w:rsidRPr="00D439B8">
        <w:rPr>
          <w:rFonts w:ascii="Arial" w:hAnsi="Arial" w:cs="Arial"/>
          <w:b/>
        </w:rPr>
        <w:t>BSS based energy credit</w:t>
      </w:r>
      <w:r>
        <w:rPr>
          <w:rFonts w:ascii="Arial" w:hAnsi="Arial" w:cs="Arial"/>
          <w:b/>
        </w:rPr>
        <w:t xml:space="preserve"> solutions</w:t>
      </w:r>
    </w:p>
    <w:p w14:paraId="4A4964B0" w14:textId="77777777" w:rsidR="00D439B8" w:rsidRDefault="00D439B8" w:rsidP="00D439B8">
      <w:pPr>
        <w:ind w:left="2127" w:hanging="2127"/>
        <w:rPr>
          <w:rFonts w:ascii="Arial" w:hAnsi="Arial" w:cs="Arial"/>
          <w:b/>
        </w:rPr>
      </w:pPr>
      <w:r>
        <w:rPr>
          <w:rFonts w:ascii="Arial" w:hAnsi="Arial" w:cs="Arial"/>
          <w:b/>
        </w:rPr>
        <w:t>Document for:</w:t>
      </w:r>
      <w:r>
        <w:rPr>
          <w:rFonts w:ascii="Arial" w:hAnsi="Arial" w:cs="Arial"/>
          <w:b/>
        </w:rPr>
        <w:tab/>
        <w:t>Approval</w:t>
      </w:r>
    </w:p>
    <w:p w14:paraId="7CA8920B" w14:textId="77777777" w:rsidR="00D439B8" w:rsidRDefault="00D439B8" w:rsidP="00D439B8">
      <w:pPr>
        <w:ind w:left="2127" w:hanging="2127"/>
        <w:rPr>
          <w:rFonts w:ascii="Arial" w:hAnsi="Arial" w:cs="Arial"/>
          <w:b/>
        </w:rPr>
      </w:pPr>
      <w:r>
        <w:rPr>
          <w:rFonts w:ascii="Arial" w:hAnsi="Arial" w:cs="Arial"/>
          <w:b/>
        </w:rPr>
        <w:t>Agenda Item:</w:t>
      </w:r>
      <w:r>
        <w:rPr>
          <w:rFonts w:ascii="Arial" w:hAnsi="Arial" w:cs="Arial"/>
          <w:b/>
        </w:rPr>
        <w:tab/>
        <w:t>19.4</w:t>
      </w:r>
    </w:p>
    <w:p w14:paraId="69F7B597" w14:textId="77777777" w:rsidR="00D439B8" w:rsidRDefault="00D439B8" w:rsidP="00D439B8">
      <w:pPr>
        <w:ind w:left="2127" w:hanging="2127"/>
        <w:rPr>
          <w:rFonts w:ascii="Arial" w:hAnsi="Arial" w:cs="Arial"/>
          <w:b/>
        </w:rPr>
      </w:pPr>
      <w:r>
        <w:rPr>
          <w:rFonts w:ascii="Arial" w:hAnsi="Arial" w:cs="Arial"/>
          <w:b/>
        </w:rPr>
        <w:t>Work Item / Release:</w:t>
      </w:r>
      <w:r>
        <w:rPr>
          <w:rFonts w:ascii="Arial" w:hAnsi="Arial" w:cs="Arial"/>
          <w:b/>
        </w:rPr>
        <w:tab/>
        <w:t>FS_EnergySys / Rel-19</w:t>
      </w:r>
    </w:p>
    <w:p w14:paraId="5EFE5CF6" w14:textId="215ADFA2" w:rsidR="00D439B8" w:rsidRDefault="00D439B8" w:rsidP="00D439B8">
      <w:pPr>
        <w:rPr>
          <w:rFonts w:ascii="Arial" w:hAnsi="Arial" w:cs="Arial"/>
          <w:i/>
        </w:rPr>
      </w:pPr>
      <w:r>
        <w:rPr>
          <w:rFonts w:ascii="Arial" w:hAnsi="Arial" w:cs="Arial"/>
          <w:i/>
        </w:rPr>
        <w:t>Abstract of the contribution: This contribution discusses BSS based solutions for Energy Credits</w:t>
      </w:r>
      <w:r w:rsidR="001D5A0B">
        <w:rPr>
          <w:rFonts w:ascii="Arial" w:hAnsi="Arial" w:cs="Arial"/>
          <w:i/>
        </w:rPr>
        <w:t xml:space="preserve"> a</w:t>
      </w:r>
      <w:r>
        <w:rPr>
          <w:rFonts w:ascii="Arial" w:hAnsi="Arial" w:cs="Arial"/>
          <w:i/>
        </w:rPr>
        <w:t xml:space="preserve">nd proposed to add a </w:t>
      </w:r>
      <w:r w:rsidR="0030432F">
        <w:rPr>
          <w:rFonts w:ascii="Arial" w:hAnsi="Arial" w:cs="Arial"/>
          <w:i/>
        </w:rPr>
        <w:t>BSS based energy credit solutions in an annex of the TR.</w:t>
      </w:r>
      <w:r>
        <w:rPr>
          <w:rFonts w:ascii="Arial" w:hAnsi="Arial" w:cs="Arial"/>
          <w:i/>
        </w:rPr>
        <w:t xml:space="preserve"> </w:t>
      </w:r>
    </w:p>
    <w:p w14:paraId="193CDE6D" w14:textId="4B44F30F" w:rsidR="00D439B8" w:rsidRDefault="00093301" w:rsidP="00093301">
      <w:pPr>
        <w:pStyle w:val="Heading1"/>
      </w:pPr>
      <w:r>
        <w:t xml:space="preserve">1 </w:t>
      </w:r>
      <w:r w:rsidR="00D439B8">
        <w:t>Introduction</w:t>
      </w:r>
    </w:p>
    <w:p w14:paraId="01D6B329" w14:textId="1A4A4665" w:rsidR="00D439B8" w:rsidRPr="00D439B8" w:rsidRDefault="003C4C4D" w:rsidP="00D439B8">
      <w:r w:rsidRPr="00EE09B0">
        <w:t xml:space="preserve">The </w:t>
      </w:r>
      <w:r w:rsidR="00D439B8" w:rsidRPr="00EE09B0">
        <w:t xml:space="preserve">BSS </w:t>
      </w:r>
      <w:r w:rsidR="00F34FE0" w:rsidRPr="00EE09B0">
        <w:t>(</w:t>
      </w:r>
      <w:r w:rsidRPr="00EE09B0">
        <w:t xml:space="preserve">Business Support </w:t>
      </w:r>
      <w:r w:rsidR="001F0653" w:rsidRPr="00EE09B0">
        <w:t>S</w:t>
      </w:r>
      <w:r w:rsidR="00146377" w:rsidRPr="00EE09B0">
        <w:t>ystem</w:t>
      </w:r>
      <w:r w:rsidR="00F34FE0" w:rsidRPr="00EE09B0">
        <w:t xml:space="preserve">) </w:t>
      </w:r>
      <w:r w:rsidR="00D439B8" w:rsidRPr="00EE09B0">
        <w:t>can reuse</w:t>
      </w:r>
      <w:r w:rsidR="00D439B8">
        <w:t xml:space="preserve"> existing </w:t>
      </w:r>
      <w:r w:rsidR="001D5A0B">
        <w:t>data, concepts,</w:t>
      </w:r>
      <w:r w:rsidR="00D439B8">
        <w:t xml:space="preserve"> and mechanisms to create</w:t>
      </w:r>
      <w:r w:rsidR="001D5A0B">
        <w:t xml:space="preserve"> subscriptions and charging plans that takes </w:t>
      </w:r>
      <w:r w:rsidR="006D497B">
        <w:t>e</w:t>
      </w:r>
      <w:r w:rsidR="001D5A0B">
        <w:t xml:space="preserve">nergy consumption into consideration. BSS based solutions </w:t>
      </w:r>
      <w:r w:rsidR="001C4AFD">
        <w:t xml:space="preserve">encompass aspects that are taken from work other than </w:t>
      </w:r>
      <w:r w:rsidR="001D5A0B">
        <w:t xml:space="preserve">SA2 EnergySys </w:t>
      </w:r>
      <w:r w:rsidR="006D497B">
        <w:t>study,</w:t>
      </w:r>
      <w:r w:rsidR="001D5A0B">
        <w:t xml:space="preserve"> but they serve as an important benchmark for any SA2 </w:t>
      </w:r>
      <w:r w:rsidR="00D962CF">
        <w:t>developed</w:t>
      </w:r>
      <w:r w:rsidR="001D5A0B">
        <w:t xml:space="preserve"> solutions. Any SA2 based energy credit solution will need to show some benefits over an BSS based solution and be able to demonstrate support for basic requirements such as auditability.    </w:t>
      </w:r>
      <w:r w:rsidR="00D439B8">
        <w:t xml:space="preserve"> </w:t>
      </w:r>
    </w:p>
    <w:p w14:paraId="3DD22EC1" w14:textId="1009252E" w:rsidR="00E040DC" w:rsidRPr="003C2FAD" w:rsidRDefault="00093301" w:rsidP="00093301">
      <w:pPr>
        <w:pStyle w:val="Heading1"/>
      </w:pPr>
      <w:r>
        <w:t xml:space="preserve">2 </w:t>
      </w:r>
      <w:r w:rsidR="00F61446">
        <w:t xml:space="preserve">  </w:t>
      </w:r>
      <w:r w:rsidR="00934734" w:rsidRPr="003C2FAD">
        <w:t xml:space="preserve">BSS based energy </w:t>
      </w:r>
      <w:r w:rsidR="00D439B8">
        <w:t>credit handling</w:t>
      </w:r>
    </w:p>
    <w:p w14:paraId="4358871E" w14:textId="7A890BEA" w:rsidR="00934734" w:rsidRPr="003C2FAD" w:rsidRDefault="00093301" w:rsidP="00093301">
      <w:pPr>
        <w:pStyle w:val="Heading2"/>
      </w:pPr>
      <w:r>
        <w:t>2</w:t>
      </w:r>
      <w:r w:rsidR="00934734" w:rsidRPr="003C2FAD">
        <w:t>.1</w:t>
      </w:r>
      <w:r w:rsidR="00934734" w:rsidRPr="003C2FAD">
        <w:tab/>
      </w:r>
      <w:r w:rsidR="00196BB6" w:rsidRPr="003C2FAD">
        <w:t>General</w:t>
      </w:r>
    </w:p>
    <w:p w14:paraId="36445E0B" w14:textId="25836A1C" w:rsidR="00934734" w:rsidRPr="003C2FAD" w:rsidRDefault="00275167" w:rsidP="00934734">
      <w:r w:rsidRPr="003C2FAD">
        <w:t xml:space="preserve">There are at least </w:t>
      </w:r>
      <w:r w:rsidR="003C2FAD" w:rsidRPr="003C2FAD">
        <w:t>two ways</w:t>
      </w:r>
      <w:r w:rsidRPr="003C2FAD">
        <w:t xml:space="preserve"> to </w:t>
      </w:r>
      <w:r w:rsidR="00093301">
        <w:t>take energy into consideration</w:t>
      </w:r>
      <w:r w:rsidRPr="003C2FAD">
        <w:t xml:space="preserve">, one is based on the </w:t>
      </w:r>
      <w:r w:rsidR="004E0A92">
        <w:t>amount</w:t>
      </w:r>
      <w:r w:rsidRPr="003C2FAD">
        <w:t xml:space="preserve"> of </w:t>
      </w:r>
      <w:r w:rsidR="004E0A92">
        <w:t>electricity</w:t>
      </w:r>
      <w:r w:rsidRPr="003C2FAD">
        <w:t xml:space="preserve"> </w:t>
      </w:r>
      <w:r w:rsidR="003C2FAD" w:rsidRPr="003C2FAD">
        <w:t>consumed</w:t>
      </w:r>
      <w:r w:rsidRPr="003C2FAD">
        <w:t xml:space="preserve"> and the other is </w:t>
      </w:r>
      <w:r w:rsidR="003C2FAD" w:rsidRPr="003C2FAD">
        <w:t>based</w:t>
      </w:r>
      <w:r w:rsidRPr="003C2FAD">
        <w:t xml:space="preserve"> on the </w:t>
      </w:r>
      <w:r w:rsidR="004E0A92">
        <w:t>price of electricity</w:t>
      </w:r>
      <w:r w:rsidRPr="003C2FAD">
        <w:t xml:space="preserve">. </w:t>
      </w:r>
    </w:p>
    <w:p w14:paraId="77D8A528" w14:textId="6A9711CC" w:rsidR="00196BB6" w:rsidRPr="003C2FAD" w:rsidRDefault="00093301" w:rsidP="00196BB6">
      <w:pPr>
        <w:pStyle w:val="Heading2"/>
      </w:pPr>
      <w:r>
        <w:t>2</w:t>
      </w:r>
      <w:r w:rsidR="00196BB6" w:rsidRPr="003C2FAD">
        <w:t>.2</w:t>
      </w:r>
      <w:r w:rsidR="00196BB6" w:rsidRPr="003C2FAD">
        <w:tab/>
        <w:t>Subscription based</w:t>
      </w:r>
      <w:r>
        <w:t xml:space="preserve"> solutions</w:t>
      </w:r>
    </w:p>
    <w:p w14:paraId="4D44F594" w14:textId="0EAA283F" w:rsidR="004E0A92" w:rsidRDefault="00387342" w:rsidP="00196BB6">
      <w:r w:rsidRPr="003C2FAD">
        <w:t xml:space="preserve">This is based on how the </w:t>
      </w:r>
      <w:r w:rsidR="007B4F31" w:rsidRPr="003C2FAD">
        <w:t>electricity</w:t>
      </w:r>
      <w:r w:rsidRPr="003C2FAD">
        <w:t xml:space="preserve"> market sells green energy, in this case the operator would sell a green subscription</w:t>
      </w:r>
      <w:r w:rsidR="0010104B">
        <w:t>.</w:t>
      </w:r>
      <w:r w:rsidRPr="003C2FAD">
        <w:t xml:space="preserve"> The </w:t>
      </w:r>
      <w:r w:rsidR="003C2FAD" w:rsidRPr="003C2FAD">
        <w:t>operator</w:t>
      </w:r>
      <w:r w:rsidRPr="003C2FAD">
        <w:t xml:space="preserve"> would</w:t>
      </w:r>
      <w:r w:rsidR="00835677">
        <w:t>,</w:t>
      </w:r>
      <w:r w:rsidRPr="003C2FAD">
        <w:t xml:space="preserve"> in this case </w:t>
      </w:r>
      <w:r w:rsidR="00713261" w:rsidRPr="003C2FAD">
        <w:t xml:space="preserve">purchase renewable energy covering the energy consumption for the subscription. This </w:t>
      </w:r>
      <w:r w:rsidR="004E0A92">
        <w:t>c</w:t>
      </w:r>
      <w:r w:rsidR="00713261" w:rsidRPr="003C2FAD">
        <w:t>ould be based on what an average subscriber would consume regarding energy required to provide the service</w:t>
      </w:r>
      <w:r w:rsidR="004E0A92">
        <w:t xml:space="preserve">, with or without </w:t>
      </w:r>
      <w:r w:rsidR="00713261" w:rsidRPr="003C2FAD">
        <w:t xml:space="preserve">a </w:t>
      </w:r>
      <w:r w:rsidR="003C2FAD" w:rsidRPr="003C2FAD">
        <w:t>consumption</w:t>
      </w:r>
      <w:r w:rsidR="00713261" w:rsidRPr="003C2FAD">
        <w:t xml:space="preserve"> aspect</w:t>
      </w:r>
      <w:r w:rsidR="004E0A92">
        <w:t xml:space="preserve">. The consumption-based aspect would be </w:t>
      </w:r>
      <w:r w:rsidR="00713261" w:rsidRPr="003C2FAD">
        <w:t>tied to the number of bytes that has been consumed. This to keep the subscription cost predictable and understandable for the user.</w:t>
      </w:r>
    </w:p>
    <w:p w14:paraId="698E06F4" w14:textId="21285C0A" w:rsidR="00196BB6" w:rsidRPr="003C2FAD" w:rsidRDefault="00713261" w:rsidP="00196BB6">
      <w:r w:rsidRPr="003C2FAD">
        <w:t>The operator could include things like a refurbished or energy efficient UE</w:t>
      </w:r>
      <w:r w:rsidR="0042795F">
        <w:t xml:space="preserve"> in the subscription</w:t>
      </w:r>
      <w:r w:rsidRPr="003C2FAD">
        <w:t xml:space="preserve"> to further enhance the </w:t>
      </w:r>
      <w:r w:rsidR="00093301">
        <w:t>linkage to energy usage</w:t>
      </w:r>
      <w:r w:rsidR="003C2FAD">
        <w:t xml:space="preserve"> of the subscription</w:t>
      </w:r>
      <w:r w:rsidRPr="003C2FAD">
        <w:t>.</w:t>
      </w:r>
    </w:p>
    <w:p w14:paraId="08ADB6D4" w14:textId="73D53A45" w:rsidR="00934734" w:rsidRPr="003C2FAD" w:rsidRDefault="00093301" w:rsidP="00934734">
      <w:pPr>
        <w:pStyle w:val="Heading2"/>
      </w:pPr>
      <w:r>
        <w:t>2</w:t>
      </w:r>
      <w:r w:rsidR="00934734" w:rsidRPr="003C2FAD">
        <w:t>.</w:t>
      </w:r>
      <w:r w:rsidR="00196BB6" w:rsidRPr="003C2FAD">
        <w:t>3</w:t>
      </w:r>
      <w:r w:rsidR="00934734" w:rsidRPr="003C2FAD">
        <w:tab/>
        <w:t>Area based</w:t>
      </w:r>
      <w:r>
        <w:t xml:space="preserve"> solutions</w:t>
      </w:r>
    </w:p>
    <w:p w14:paraId="0B4BA3FB" w14:textId="6D526D64" w:rsidR="004E0A92" w:rsidRDefault="00B147C2" w:rsidP="00934734">
      <w:r>
        <w:t xml:space="preserve">An example scenario </w:t>
      </w:r>
      <w:r w:rsidR="00DB0F1E">
        <w:t xml:space="preserve">where </w:t>
      </w:r>
      <w:r w:rsidR="00713261" w:rsidRPr="003C2FAD">
        <w:t xml:space="preserve">Sweden is </w:t>
      </w:r>
      <w:r w:rsidR="003C2FAD" w:rsidRPr="003C2FAD">
        <w:t>divided</w:t>
      </w:r>
      <w:r w:rsidR="00713261" w:rsidRPr="003C2FAD">
        <w:t xml:space="preserve"> into </w:t>
      </w:r>
      <w:r w:rsidR="007B4F31" w:rsidRPr="003C2FAD">
        <w:t xml:space="preserve">four electricity price areas, SE1 to SE4, </w:t>
      </w:r>
      <w:r w:rsidR="003C2FAD" w:rsidRPr="003C2FAD">
        <w:t>within an electricity price are</w:t>
      </w:r>
      <w:r w:rsidR="003C2FAD">
        <w:t>a</w:t>
      </w:r>
      <w:r w:rsidR="003C2FAD" w:rsidRPr="003C2FAD">
        <w:t xml:space="preserve"> the electricity is traded at the same spot price. An electricity price area </w:t>
      </w:r>
      <w:r w:rsidR="003C2FAD">
        <w:t>can be a whole country or part of a country. These areas are often quite static or rarely change and are well known by the users since they affect the prices on the electricity to a large extent.</w:t>
      </w:r>
    </w:p>
    <w:p w14:paraId="6FDE9A2A" w14:textId="77777777" w:rsidR="00934734" w:rsidRPr="003C2FAD" w:rsidRDefault="003C2FAD" w:rsidP="00934734">
      <w:r>
        <w:t xml:space="preserve">This means that </w:t>
      </w:r>
      <w:r w:rsidR="00C07183">
        <w:t xml:space="preserve">the cost of a subscription could be based on where the user lives i.e., where it spends most of its time, </w:t>
      </w:r>
      <w:r w:rsidR="004E0A92">
        <w:t>or</w:t>
      </w:r>
      <w:r w:rsidR="00C07183">
        <w:t xml:space="preserve"> alternative</w:t>
      </w:r>
      <w:r w:rsidR="004E0A92">
        <w:t xml:space="preserve">ly it </w:t>
      </w:r>
      <w:r w:rsidR="00C07183">
        <w:t xml:space="preserve">could be based on </w:t>
      </w:r>
      <w:r w:rsidR="004E0A92">
        <w:t xml:space="preserve">the time </w:t>
      </w:r>
      <w:r w:rsidR="00C07183">
        <w:t>spen</w:t>
      </w:r>
      <w:r w:rsidR="004E0A92">
        <w:t>t</w:t>
      </w:r>
      <w:r w:rsidR="00C07183">
        <w:t xml:space="preserve"> in different areas.</w:t>
      </w:r>
    </w:p>
    <w:p w14:paraId="49CD301F" w14:textId="6B2C4D4B" w:rsidR="00C07183" w:rsidRPr="003C2FAD" w:rsidRDefault="00093301" w:rsidP="00C07183">
      <w:pPr>
        <w:pStyle w:val="Heading2"/>
      </w:pPr>
      <w:r>
        <w:t>2</w:t>
      </w:r>
      <w:r w:rsidR="00C07183" w:rsidRPr="003C2FAD">
        <w:t>.</w:t>
      </w:r>
      <w:r w:rsidR="00C07183">
        <w:t>4</w:t>
      </w:r>
      <w:r w:rsidR="00C07183" w:rsidRPr="003C2FAD">
        <w:tab/>
      </w:r>
      <w:r w:rsidR="00C07183">
        <w:t>Service</w:t>
      </w:r>
      <w:r w:rsidR="00C07183" w:rsidRPr="003C2FAD">
        <w:t xml:space="preserve"> based</w:t>
      </w:r>
      <w:r>
        <w:t xml:space="preserve"> solutions</w:t>
      </w:r>
    </w:p>
    <w:p w14:paraId="5FBC00A2" w14:textId="77777777" w:rsidR="00934734" w:rsidRDefault="00C07183" w:rsidP="00934734">
      <w:r>
        <w:t xml:space="preserve">Different services provided by the network will have different energy consumption and have this as one of the aspects when setting the price. The operator </w:t>
      </w:r>
      <w:r w:rsidR="0042795F">
        <w:t>would</w:t>
      </w:r>
      <w:r>
        <w:t xml:space="preserve"> </w:t>
      </w:r>
      <w:r w:rsidR="0042795F">
        <w:t xml:space="preserve">in this case </w:t>
      </w:r>
      <w:r>
        <w:t xml:space="preserve">have the energy cost visible in the </w:t>
      </w:r>
      <w:r w:rsidR="0042795F">
        <w:t>price plans, and by that have a usage-based price for services that have a high energy consumption instead of flat rate.</w:t>
      </w:r>
    </w:p>
    <w:p w14:paraId="755F8929" w14:textId="466DB2EE" w:rsidR="00093301" w:rsidRPr="003C2FAD" w:rsidRDefault="00093301" w:rsidP="00093301">
      <w:pPr>
        <w:pStyle w:val="Heading2"/>
      </w:pPr>
      <w:r>
        <w:lastRenderedPageBreak/>
        <w:t>2</w:t>
      </w:r>
      <w:r w:rsidRPr="003C2FAD">
        <w:t>.</w:t>
      </w:r>
      <w:r>
        <w:t>5</w:t>
      </w:r>
      <w:r w:rsidRPr="003C2FAD">
        <w:tab/>
      </w:r>
      <w:r>
        <w:t xml:space="preserve">Energy cost or </w:t>
      </w:r>
      <w:r w:rsidR="003F0EB5">
        <w:t xml:space="preserve">proportion of renewable energy </w:t>
      </w:r>
      <w:r w:rsidRPr="003C2FAD">
        <w:t>based</w:t>
      </w:r>
      <w:r>
        <w:t xml:space="preserve"> solutions</w:t>
      </w:r>
    </w:p>
    <w:p w14:paraId="46A46159" w14:textId="48582E68" w:rsidR="006A5F68" w:rsidRDefault="003F0EB5" w:rsidP="00093301">
      <w:r>
        <w:t>As the electricity grid evolves and can offer APIs to BSS to retrieve information about energy cost, production methods, carbon footprint, etc. Th</w:t>
      </w:r>
      <w:r w:rsidR="006A5F68">
        <w:t>is additional information could be used in BSS to differentiate charging based on the are</w:t>
      </w:r>
      <w:r w:rsidR="005B536B">
        <w:t xml:space="preserve">a </w:t>
      </w:r>
      <w:r w:rsidR="006A5F68">
        <w:t xml:space="preserve"> where the user is consuming services and the current energy price or proportion of renewable energy.</w:t>
      </w:r>
    </w:p>
    <w:p w14:paraId="0ABD4593" w14:textId="467A1B86" w:rsidR="006A5F68" w:rsidRPr="00D565A1" w:rsidRDefault="006A5F68" w:rsidP="006A5F68">
      <w:pPr>
        <w:pStyle w:val="Heading2"/>
      </w:pPr>
      <w:r w:rsidRPr="00D565A1">
        <w:t>2.6</w:t>
      </w:r>
      <w:r w:rsidRPr="00D565A1">
        <w:tab/>
      </w:r>
      <w:r w:rsidR="00415D57" w:rsidRPr="00D565A1">
        <w:t>B</w:t>
      </w:r>
      <w:r w:rsidRPr="00D565A1">
        <w:t>asic requirements</w:t>
      </w:r>
    </w:p>
    <w:p w14:paraId="1D3A1B12" w14:textId="421F43C7" w:rsidR="00C70E9F" w:rsidRPr="00EE09B0" w:rsidRDefault="002907A5" w:rsidP="006A5F68">
      <w:r>
        <w:t>There are</w:t>
      </w:r>
      <w:r w:rsidR="005D0333">
        <w:t xml:space="preserve"> a few </w:t>
      </w:r>
      <w:r w:rsidR="00A422BB">
        <w:t xml:space="preserve">basic requirements that needs to be </w:t>
      </w:r>
      <w:r w:rsidR="00A422BB" w:rsidRPr="00EE09B0">
        <w:t>fulfilled for</w:t>
      </w:r>
      <w:r w:rsidR="00B902DC" w:rsidRPr="00EE09B0">
        <w:t xml:space="preserve"> any</w:t>
      </w:r>
      <w:r w:rsidR="00133F35" w:rsidRPr="00EE09B0">
        <w:t xml:space="preserve"> solution </w:t>
      </w:r>
      <w:r w:rsidR="00E54BDD" w:rsidRPr="00EE09B0">
        <w:t xml:space="preserve">adding new data for </w:t>
      </w:r>
      <w:r w:rsidR="00133F35" w:rsidRPr="00EE09B0">
        <w:t>end user charging</w:t>
      </w:r>
      <w:r w:rsidR="00C70E9F" w:rsidRPr="00EE09B0">
        <w:t>.</w:t>
      </w:r>
    </w:p>
    <w:p w14:paraId="3F357FC3" w14:textId="77777777" w:rsidR="00C70E9F" w:rsidRDefault="00C70E9F" w:rsidP="00C70E9F">
      <w:r w:rsidRPr="00EE09B0">
        <w:rPr>
          <w:b/>
          <w:bCs/>
        </w:rPr>
        <w:t>Explainable and comparable</w:t>
      </w:r>
      <w:r w:rsidRPr="00EE09B0">
        <w:t>: Charging mechanisms</w:t>
      </w:r>
      <w:r>
        <w:t xml:space="preserve"> should be transparent and clear to the user. This means users should be able to easily understand what they are being charged for and how charges are calculated.</w:t>
      </w:r>
    </w:p>
    <w:p w14:paraId="555B19A3" w14:textId="4776A954" w:rsidR="00C70E9F" w:rsidRDefault="00C70E9F" w:rsidP="00C70E9F">
      <w:r w:rsidRPr="00CE09BB">
        <w:rPr>
          <w:b/>
          <w:bCs/>
        </w:rPr>
        <w:t>Accuracy</w:t>
      </w:r>
      <w:r>
        <w:t xml:space="preserve">: </w:t>
      </w:r>
      <w:r w:rsidR="00DF5C9D">
        <w:t>User</w:t>
      </w:r>
      <w:r w:rsidR="008A49B8">
        <w:t>’</w:t>
      </w:r>
      <w:r w:rsidR="00DF5C9D">
        <w:t xml:space="preserve">s </w:t>
      </w:r>
      <w:r>
        <w:t>Charges should be accurate and reflect the actual usage or service provided. Any discrepancies should be promptly addressed and corrected.</w:t>
      </w:r>
    </w:p>
    <w:p w14:paraId="457A57C1" w14:textId="77777777" w:rsidR="000E0F1F" w:rsidRDefault="000E0F1F" w:rsidP="000E0F1F">
      <w:r w:rsidRPr="00CE09BB">
        <w:rPr>
          <w:b/>
          <w:bCs/>
        </w:rPr>
        <w:t>Auditability</w:t>
      </w:r>
      <w:r>
        <w:t>: Charging systems should be auditable, meaning there should be a clear trail of transactions that can be verified and reconciled. This is important for accountability, compliance, and dispute resolution purposes.</w:t>
      </w:r>
    </w:p>
    <w:p w14:paraId="6F69BC5F" w14:textId="77777777" w:rsidR="00C70E9F" w:rsidRDefault="00C70E9F" w:rsidP="00C70E9F">
      <w:r w:rsidRPr="00CE09BB">
        <w:rPr>
          <w:b/>
          <w:bCs/>
        </w:rPr>
        <w:t>Security</w:t>
      </w:r>
      <w:r>
        <w:t>: Charging systems should be secure to protect both the user's financial information and the integrity of the transaction process. This involves implementing encryption, authentication, and other security measures to prevent unauthorized access or tampering.</w:t>
      </w:r>
    </w:p>
    <w:p w14:paraId="77FE9329" w14:textId="7E5A7A06" w:rsidR="00B902DC" w:rsidRDefault="00056339" w:rsidP="00B902DC">
      <w:r>
        <w:t>L</w:t>
      </w:r>
      <w:r w:rsidR="006D01D7" w:rsidRPr="00D565A1">
        <w:t xml:space="preserve">ocal </w:t>
      </w:r>
      <w:r w:rsidR="004E4E18" w:rsidRPr="00D565A1">
        <w:t>regula</w:t>
      </w:r>
      <w:r w:rsidR="0048094D" w:rsidRPr="00D565A1">
        <w:t>tions</w:t>
      </w:r>
      <w:r w:rsidR="005D0333">
        <w:t xml:space="preserve"> may </w:t>
      </w:r>
      <w:r>
        <w:t xml:space="preserve">in addition introduce further </w:t>
      </w:r>
      <w:r w:rsidR="002907A5">
        <w:t>requirements.</w:t>
      </w:r>
    </w:p>
    <w:p w14:paraId="4A712BDB" w14:textId="69907B65" w:rsidR="00934734" w:rsidRDefault="00093301" w:rsidP="00934734">
      <w:pPr>
        <w:pStyle w:val="Heading1"/>
      </w:pPr>
      <w:r>
        <w:t>3</w:t>
      </w:r>
      <w:r w:rsidR="00C07183">
        <w:tab/>
      </w:r>
      <w:r>
        <w:t>Proposal</w:t>
      </w:r>
    </w:p>
    <w:p w14:paraId="72AC44B3" w14:textId="20BBEE61" w:rsidR="0042795F" w:rsidRDefault="002907A5" w:rsidP="0042795F">
      <w:r w:rsidRPr="00E27BC8">
        <w:t xml:space="preserve">It’s proposed to </w:t>
      </w:r>
      <w:r w:rsidR="007A2299" w:rsidRPr="00E27BC8">
        <w:t xml:space="preserve">add the BSS based solutions for </w:t>
      </w:r>
      <w:r w:rsidR="00E27BC8" w:rsidRPr="00E27BC8">
        <w:t xml:space="preserve">Energy Credit handling in a new annex in </w:t>
      </w:r>
      <w:r w:rsidR="006A5F68" w:rsidRPr="00E27BC8">
        <w:t>23.700-66</w:t>
      </w:r>
      <w:r w:rsidR="00E27BC8" w:rsidRPr="00E27BC8">
        <w:t>.</w:t>
      </w:r>
    </w:p>
    <w:p w14:paraId="6184F368" w14:textId="77777777" w:rsidR="008B1A0F" w:rsidRDefault="008B1A0F" w:rsidP="0042795F"/>
    <w:p w14:paraId="36C4B502" w14:textId="45874425" w:rsidR="008B1A0F" w:rsidRPr="00BE4714" w:rsidRDefault="00BE4714" w:rsidP="00BE4714">
      <w:pPr>
        <w:jc w:val="center"/>
        <w:rPr>
          <w:rFonts w:ascii="Arial" w:hAnsi="Arial" w:cs="Arial"/>
          <w:color w:val="FF0000"/>
          <w:sz w:val="36"/>
          <w:szCs w:val="36"/>
        </w:rPr>
      </w:pPr>
      <w:r w:rsidRPr="00053F6B">
        <w:rPr>
          <w:rFonts w:ascii="Arial" w:hAnsi="Arial" w:cs="Arial"/>
          <w:color w:val="FF0000"/>
          <w:sz w:val="36"/>
          <w:szCs w:val="36"/>
        </w:rPr>
        <w:t xml:space="preserve">**** First Change </w:t>
      </w:r>
      <w:r>
        <w:rPr>
          <w:rFonts w:ascii="Arial" w:hAnsi="Arial" w:cs="Arial"/>
          <w:color w:val="FF0000"/>
          <w:sz w:val="36"/>
          <w:szCs w:val="36"/>
        </w:rPr>
        <w:t xml:space="preserve">(all new text) </w:t>
      </w:r>
      <w:r w:rsidRPr="00053F6B">
        <w:rPr>
          <w:rFonts w:ascii="Arial" w:hAnsi="Arial" w:cs="Arial"/>
          <w:color w:val="FF0000"/>
          <w:sz w:val="36"/>
          <w:szCs w:val="36"/>
        </w:rPr>
        <w:t>****</w:t>
      </w:r>
    </w:p>
    <w:p w14:paraId="24507D80" w14:textId="77777777" w:rsidR="008B1A0F" w:rsidRDefault="008B1A0F" w:rsidP="0042795F"/>
    <w:p w14:paraId="3EE48539" w14:textId="2C73A857" w:rsidR="008B1A0F" w:rsidRPr="007F56C9" w:rsidRDefault="008B1A0F" w:rsidP="008B1A0F">
      <w:pPr>
        <w:pStyle w:val="Heading9"/>
      </w:pPr>
      <w:bookmarkStart w:id="2" w:name="_Toc157682335"/>
      <w:r w:rsidRPr="007F56C9">
        <w:t xml:space="preserve">Annex </w:t>
      </w:r>
      <w:r w:rsidR="00F874FE">
        <w:t>X</w:t>
      </w:r>
      <w:r w:rsidRPr="007F56C9">
        <w:t>:</w:t>
      </w:r>
      <w:bookmarkEnd w:id="2"/>
      <w:r w:rsidR="00F874FE">
        <w:t xml:space="preserve"> </w:t>
      </w:r>
      <w:r w:rsidR="00F874FE" w:rsidRPr="00EE09B0">
        <w:t xml:space="preserve">BSS </w:t>
      </w:r>
      <w:r w:rsidR="00CC59A3" w:rsidRPr="00EE09B0">
        <w:t>(Business</w:t>
      </w:r>
      <w:r w:rsidR="00CC59A3">
        <w:t xml:space="preserve"> Support S</w:t>
      </w:r>
      <w:r w:rsidR="00EA7DD7">
        <w:t>y</w:t>
      </w:r>
      <w:r w:rsidR="00CC59A3">
        <w:t xml:space="preserve">stem) </w:t>
      </w:r>
      <w:r w:rsidR="00F874FE" w:rsidRPr="003C2FAD">
        <w:t xml:space="preserve">based energy </w:t>
      </w:r>
      <w:r w:rsidR="00F874FE">
        <w:t>credit handling</w:t>
      </w:r>
    </w:p>
    <w:p w14:paraId="6F5836FE" w14:textId="42A4F4B1" w:rsidR="00F874FE" w:rsidRPr="003C2FAD" w:rsidRDefault="00F874FE" w:rsidP="00F874FE">
      <w:pPr>
        <w:pStyle w:val="Heading2"/>
      </w:pPr>
      <w:bookmarkStart w:id="3" w:name="_CRE_1"/>
      <w:bookmarkEnd w:id="3"/>
      <w:r>
        <w:t>X</w:t>
      </w:r>
      <w:r w:rsidRPr="003C2FAD">
        <w:t>.1</w:t>
      </w:r>
      <w:r w:rsidRPr="003C2FAD">
        <w:tab/>
        <w:t>General</w:t>
      </w:r>
    </w:p>
    <w:p w14:paraId="2642AA6E" w14:textId="77777777" w:rsidR="00F874FE" w:rsidRPr="003C2FAD" w:rsidRDefault="00F874FE" w:rsidP="00F874FE">
      <w:r w:rsidRPr="003C2FAD">
        <w:t xml:space="preserve">There are at least two ways to </w:t>
      </w:r>
      <w:r>
        <w:t>take energy into consideration</w:t>
      </w:r>
      <w:r w:rsidRPr="003C2FAD">
        <w:t xml:space="preserve">, one is based on the </w:t>
      </w:r>
      <w:r>
        <w:t>amount</w:t>
      </w:r>
      <w:r w:rsidRPr="003C2FAD">
        <w:t xml:space="preserve"> of </w:t>
      </w:r>
      <w:r>
        <w:t>electricity</w:t>
      </w:r>
      <w:r w:rsidRPr="003C2FAD">
        <w:t xml:space="preserve"> consumed and the other is based on the </w:t>
      </w:r>
      <w:r>
        <w:t>price of electricity</w:t>
      </w:r>
      <w:r w:rsidRPr="003C2FAD">
        <w:t xml:space="preserve">. </w:t>
      </w:r>
    </w:p>
    <w:p w14:paraId="6691170C" w14:textId="75C0E7D8" w:rsidR="00F874FE" w:rsidRPr="003C2FAD" w:rsidRDefault="00F874FE" w:rsidP="00F874FE">
      <w:pPr>
        <w:pStyle w:val="Heading2"/>
      </w:pPr>
      <w:r>
        <w:t>X</w:t>
      </w:r>
      <w:r w:rsidRPr="003C2FAD">
        <w:t>.2</w:t>
      </w:r>
      <w:r w:rsidRPr="003C2FAD">
        <w:tab/>
        <w:t>Subscription based</w:t>
      </w:r>
      <w:r>
        <w:t xml:space="preserve"> solutions</w:t>
      </w:r>
    </w:p>
    <w:p w14:paraId="672E2670" w14:textId="7BAE2BA6" w:rsidR="00F874FE" w:rsidRDefault="00F874FE" w:rsidP="00F874FE">
      <w:r w:rsidRPr="003C2FAD">
        <w:t>This is based on how the electricity market sells green energy, in this case the operator would sell a green subscription</w:t>
      </w:r>
      <w:r w:rsidR="002216EE">
        <w:t>.</w:t>
      </w:r>
      <w:r w:rsidRPr="003C2FAD">
        <w:t xml:space="preserve"> The operator would in this case purchase renewable energy covering the energy consumption for the subscription. This </w:t>
      </w:r>
      <w:r>
        <w:t>c</w:t>
      </w:r>
      <w:r w:rsidRPr="003C2FAD">
        <w:t>ould be based on what an average subscriber would consume regarding energy required to provide the service</w:t>
      </w:r>
      <w:r>
        <w:t xml:space="preserve">, with or without </w:t>
      </w:r>
      <w:r w:rsidRPr="003C2FAD">
        <w:t>a consumption aspect</w:t>
      </w:r>
      <w:r>
        <w:t xml:space="preserve">. The consumption-based aspect would be </w:t>
      </w:r>
      <w:r w:rsidRPr="003C2FAD">
        <w:t>tied to the number of bytes that has been consumed. This to keep the subscription cost predictable and understandable for the user.</w:t>
      </w:r>
    </w:p>
    <w:p w14:paraId="708572EC" w14:textId="77777777" w:rsidR="00F874FE" w:rsidRPr="003C2FAD" w:rsidRDefault="00F874FE" w:rsidP="00F874FE">
      <w:r w:rsidRPr="003C2FAD">
        <w:t>The operator could include things like a refurbished or energy efficient UE</w:t>
      </w:r>
      <w:r>
        <w:t xml:space="preserve"> in the subscription</w:t>
      </w:r>
      <w:r w:rsidRPr="003C2FAD">
        <w:t xml:space="preserve"> to further enhance the </w:t>
      </w:r>
      <w:r>
        <w:t>linkage to energy usage of the subscription</w:t>
      </w:r>
      <w:r w:rsidRPr="003C2FAD">
        <w:t>.</w:t>
      </w:r>
    </w:p>
    <w:p w14:paraId="4A96B893" w14:textId="6F7EF2AE" w:rsidR="00F874FE" w:rsidRPr="003C2FAD" w:rsidRDefault="00F874FE" w:rsidP="00F874FE">
      <w:pPr>
        <w:pStyle w:val="Heading2"/>
      </w:pPr>
      <w:r>
        <w:t>X</w:t>
      </w:r>
      <w:r w:rsidRPr="003C2FAD">
        <w:t>.3</w:t>
      </w:r>
      <w:r w:rsidRPr="003C2FAD">
        <w:tab/>
        <w:t>Area based</w:t>
      </w:r>
      <w:r>
        <w:t xml:space="preserve"> solutions</w:t>
      </w:r>
    </w:p>
    <w:p w14:paraId="1333CE86" w14:textId="1E1C3358" w:rsidR="00F874FE" w:rsidRDefault="001F0653" w:rsidP="00F874FE">
      <w:r>
        <w:t>An example scenario where</w:t>
      </w:r>
      <w:r w:rsidR="00B84AFB">
        <w:t xml:space="preserve">, </w:t>
      </w:r>
      <w:r w:rsidR="00F874FE" w:rsidRPr="003C2FAD">
        <w:t>Sweden is divided into four electricity price areas, SE1 to SE4, within an electricity price are</w:t>
      </w:r>
      <w:r w:rsidR="00F874FE">
        <w:t>a</w:t>
      </w:r>
      <w:r w:rsidR="00F874FE" w:rsidRPr="003C2FAD">
        <w:t xml:space="preserve"> the electricity is traded at the same spot price. An electricity price area </w:t>
      </w:r>
      <w:r w:rsidR="00F874FE">
        <w:t xml:space="preserve">can be a whole country or part of a country. </w:t>
      </w:r>
      <w:r w:rsidR="00F874FE">
        <w:lastRenderedPageBreak/>
        <w:t>These areas are often quite static or rarely change and are well known by the users since they affect the prices on the electricity to a large extent.</w:t>
      </w:r>
    </w:p>
    <w:p w14:paraId="4586AC77" w14:textId="77777777" w:rsidR="00F874FE" w:rsidRPr="003C2FAD" w:rsidRDefault="00F874FE" w:rsidP="00F874FE">
      <w:r>
        <w:t>This means that the cost of a subscription could be based on where the user lives i.e., where it spends most of its time, or alternatively it could be based on the time spent in different areas.</w:t>
      </w:r>
    </w:p>
    <w:p w14:paraId="5A933D80" w14:textId="679D023A" w:rsidR="00F874FE" w:rsidRPr="003C2FAD" w:rsidRDefault="00F874FE" w:rsidP="00F874FE">
      <w:pPr>
        <w:pStyle w:val="Heading2"/>
      </w:pPr>
      <w:r>
        <w:t>X</w:t>
      </w:r>
      <w:r w:rsidRPr="003C2FAD">
        <w:t>.</w:t>
      </w:r>
      <w:r>
        <w:t>4</w:t>
      </w:r>
      <w:r w:rsidRPr="003C2FAD">
        <w:tab/>
      </w:r>
      <w:r>
        <w:t>Service</w:t>
      </w:r>
      <w:r w:rsidRPr="003C2FAD">
        <w:t xml:space="preserve"> based</w:t>
      </w:r>
      <w:r>
        <w:t xml:space="preserve"> solutions</w:t>
      </w:r>
    </w:p>
    <w:p w14:paraId="5DAB4365" w14:textId="77777777" w:rsidR="00F874FE" w:rsidRDefault="00F874FE" w:rsidP="00F874FE">
      <w:r>
        <w:t>Different services provided by the network will have different energy consumption and have this as one of the aspects when setting the price. The operator would in this case have the energy cost visible in the price plans, and by that have a usage-based price for services that have a high energy consumption instead of flat rate.</w:t>
      </w:r>
    </w:p>
    <w:p w14:paraId="0E45691D" w14:textId="7E26B39F" w:rsidR="00F874FE" w:rsidRPr="003C2FAD" w:rsidRDefault="00F874FE" w:rsidP="00F874FE">
      <w:pPr>
        <w:pStyle w:val="Heading2"/>
      </w:pPr>
      <w:r>
        <w:t>X</w:t>
      </w:r>
      <w:r w:rsidRPr="003C2FAD">
        <w:t>.</w:t>
      </w:r>
      <w:r>
        <w:t>5</w:t>
      </w:r>
      <w:r w:rsidRPr="003C2FAD">
        <w:tab/>
      </w:r>
      <w:r>
        <w:t xml:space="preserve">Energy cost or proportion of renewable </w:t>
      </w:r>
      <w:r w:rsidR="001F7B3D">
        <w:t>energy based</w:t>
      </w:r>
      <w:r>
        <w:t xml:space="preserve"> solutions</w:t>
      </w:r>
    </w:p>
    <w:p w14:paraId="17DE34D6" w14:textId="00EFA7CA" w:rsidR="00F874FE" w:rsidRDefault="00F874FE" w:rsidP="00F874FE">
      <w:r>
        <w:t>As the electricity grid evolves and can offer APIs to BSS to retrieve information about energy cost, production methods, carbon footprint, etc. This additional information could be used in BSS to differentiate charging based on the are</w:t>
      </w:r>
      <w:r w:rsidR="001F0653">
        <w:t>a</w:t>
      </w:r>
      <w:r>
        <w:t xml:space="preserve"> where the user is consuming services and the current energy price or proportion of renewable energy.</w:t>
      </w:r>
    </w:p>
    <w:p w14:paraId="429DAB2B" w14:textId="125D6C89" w:rsidR="00F874FE" w:rsidRPr="00D565A1" w:rsidRDefault="00F874FE" w:rsidP="00F874FE">
      <w:pPr>
        <w:pStyle w:val="Heading2"/>
      </w:pPr>
      <w:r>
        <w:t>X</w:t>
      </w:r>
      <w:r w:rsidRPr="00D565A1">
        <w:t>.6</w:t>
      </w:r>
      <w:r w:rsidRPr="00D565A1">
        <w:tab/>
        <w:t>Basic requirements</w:t>
      </w:r>
    </w:p>
    <w:p w14:paraId="35BC57A7" w14:textId="2180F390" w:rsidR="00F874FE" w:rsidRDefault="00F874FE" w:rsidP="00F874FE">
      <w:r>
        <w:t xml:space="preserve">There are a few basic requirements that needs to be fulfilled for any solution </w:t>
      </w:r>
      <w:r w:rsidR="009B509B" w:rsidRPr="00EE09B0">
        <w:t>adding new data for end user charging.</w:t>
      </w:r>
    </w:p>
    <w:p w14:paraId="157B8301" w14:textId="77777777" w:rsidR="00F874FE" w:rsidRDefault="00F874FE" w:rsidP="00F874FE">
      <w:r>
        <w:t>Explainable and comparable: Charging mechanisms should be transparent and clear to the user. This means users should be able to easily understand what they are being charged for and how charges are calculated.</w:t>
      </w:r>
    </w:p>
    <w:p w14:paraId="3E5D6EF7" w14:textId="2187E7BE" w:rsidR="00F874FE" w:rsidRDefault="00F874FE" w:rsidP="00F874FE">
      <w:r>
        <w:t xml:space="preserve">Accuracy: </w:t>
      </w:r>
      <w:r w:rsidR="001F0653">
        <w:t xml:space="preserve">User’s </w:t>
      </w:r>
      <w:r w:rsidR="001F0653">
        <w:t>c</w:t>
      </w:r>
      <w:r>
        <w:t>harges should be accurate and reflect the actual usage or service provided. Any discrepancies should be promptly addressed and corrected.</w:t>
      </w:r>
    </w:p>
    <w:p w14:paraId="2176DD03" w14:textId="77777777" w:rsidR="00F874FE" w:rsidRDefault="00F874FE" w:rsidP="00F874FE">
      <w:r>
        <w:t>Auditability: Charging systems should be auditable, meaning there should be a clear trail of transactions that can be verified and reconciled. This is important for accountability, compliance, and dispute resolution purposes.</w:t>
      </w:r>
    </w:p>
    <w:p w14:paraId="6809896A" w14:textId="77777777" w:rsidR="00F874FE" w:rsidRDefault="00F874FE" w:rsidP="00F874FE">
      <w:r>
        <w:t>Security: Charging systems should be secure to protect both the user's financial information and the integrity of the transaction process. This involves implementing encryption, authentication, and other security measures to prevent unauthorized access or tampering.</w:t>
      </w:r>
    </w:p>
    <w:p w14:paraId="50E992BB" w14:textId="77777777" w:rsidR="00F874FE" w:rsidRDefault="00F874FE" w:rsidP="00F874FE">
      <w:r>
        <w:t>L</w:t>
      </w:r>
      <w:r w:rsidRPr="00D565A1">
        <w:t>ocal regulations</w:t>
      </w:r>
      <w:r>
        <w:t xml:space="preserve"> may in addition introduce further requirements.</w:t>
      </w:r>
    </w:p>
    <w:p w14:paraId="523C9A02" w14:textId="77777777" w:rsidR="00F874FE" w:rsidRDefault="00F874FE" w:rsidP="008B1A0F">
      <w:pPr>
        <w:rPr>
          <w:rFonts w:eastAsia="Malgun Gothic"/>
          <w:lang w:val="en-US"/>
        </w:rPr>
      </w:pPr>
    </w:p>
    <w:p w14:paraId="23E1B8C0" w14:textId="77777777" w:rsidR="00F874FE" w:rsidRPr="00053F6B" w:rsidRDefault="00F874FE" w:rsidP="00F874FE">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786A7D8" w14:textId="77777777" w:rsidR="00F874FE" w:rsidRPr="0042795F" w:rsidRDefault="00F874FE" w:rsidP="008B1A0F"/>
    <w:sectPr w:rsidR="00F874FE" w:rsidRPr="0042795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50C5F" w14:textId="77777777" w:rsidR="00072764" w:rsidRDefault="00072764">
      <w:r>
        <w:separator/>
      </w:r>
    </w:p>
  </w:endnote>
  <w:endnote w:type="continuationSeparator" w:id="0">
    <w:p w14:paraId="6FD2453E" w14:textId="77777777" w:rsidR="00072764" w:rsidRDefault="00072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9AD3B" w14:textId="77777777" w:rsidR="00072764" w:rsidRDefault="00072764">
      <w:r>
        <w:separator/>
      </w:r>
    </w:p>
  </w:footnote>
  <w:footnote w:type="continuationSeparator" w:id="0">
    <w:p w14:paraId="21613E5A" w14:textId="77777777" w:rsidR="00072764" w:rsidRDefault="000727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6633711"/>
    <w:multiLevelType w:val="multilevel"/>
    <w:tmpl w:val="7D28E710"/>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130" w:hanging="1130"/>
      </w:pPr>
      <w:rPr>
        <w:rFonts w:hint="default"/>
      </w:rPr>
    </w:lvl>
    <w:lvl w:ilvl="5">
      <w:start w:val="1"/>
      <w:numFmt w:val="decimal"/>
      <w:lvlText w:val="%1.%2.%3.%4.%5.%6"/>
      <w:lvlJc w:val="left"/>
      <w:pPr>
        <w:ind w:left="1130" w:hanging="1130"/>
      </w:pPr>
      <w:rPr>
        <w:rFonts w:hint="default"/>
      </w:rPr>
    </w:lvl>
    <w:lvl w:ilvl="6">
      <w:start w:val="1"/>
      <w:numFmt w:val="decimal"/>
      <w:lvlText w:val="%1.%2.%3.%4.%5.%6.%7"/>
      <w:lvlJc w:val="left"/>
      <w:pPr>
        <w:ind w:left="1130" w:hanging="113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FC4589D"/>
    <w:multiLevelType w:val="hybridMultilevel"/>
    <w:tmpl w:val="C0B4618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57A7EB5"/>
    <w:multiLevelType w:val="hybridMultilevel"/>
    <w:tmpl w:val="41A0F786"/>
    <w:lvl w:ilvl="0" w:tplc="36FA5BD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578734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85811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4386719">
    <w:abstractNumId w:val="13"/>
  </w:num>
  <w:num w:numId="4" w16cid:durableId="1032992888">
    <w:abstractNumId w:val="17"/>
  </w:num>
  <w:num w:numId="5" w16cid:durableId="474643334">
    <w:abstractNumId w:val="16"/>
  </w:num>
  <w:num w:numId="6" w16cid:durableId="102304290">
    <w:abstractNumId w:val="11"/>
  </w:num>
  <w:num w:numId="7" w16cid:durableId="1878346193">
    <w:abstractNumId w:val="12"/>
  </w:num>
  <w:num w:numId="8" w16cid:durableId="741410781">
    <w:abstractNumId w:val="23"/>
  </w:num>
  <w:num w:numId="9" w16cid:durableId="1454907434">
    <w:abstractNumId w:val="21"/>
  </w:num>
  <w:num w:numId="10" w16cid:durableId="734670770">
    <w:abstractNumId w:val="22"/>
  </w:num>
  <w:num w:numId="11" w16cid:durableId="1854226330">
    <w:abstractNumId w:val="14"/>
  </w:num>
  <w:num w:numId="12" w16cid:durableId="737360268">
    <w:abstractNumId w:val="19"/>
  </w:num>
  <w:num w:numId="13" w16cid:durableId="1672023164">
    <w:abstractNumId w:val="9"/>
  </w:num>
  <w:num w:numId="14" w16cid:durableId="331760357">
    <w:abstractNumId w:val="7"/>
  </w:num>
  <w:num w:numId="15" w16cid:durableId="270012977">
    <w:abstractNumId w:val="6"/>
  </w:num>
  <w:num w:numId="16" w16cid:durableId="204685047">
    <w:abstractNumId w:val="5"/>
  </w:num>
  <w:num w:numId="17" w16cid:durableId="1315375527">
    <w:abstractNumId w:val="4"/>
  </w:num>
  <w:num w:numId="18" w16cid:durableId="2064285586">
    <w:abstractNumId w:val="8"/>
  </w:num>
  <w:num w:numId="19" w16cid:durableId="1525945578">
    <w:abstractNumId w:val="3"/>
  </w:num>
  <w:num w:numId="20" w16cid:durableId="215437958">
    <w:abstractNumId w:val="2"/>
  </w:num>
  <w:num w:numId="21" w16cid:durableId="868564543">
    <w:abstractNumId w:val="1"/>
  </w:num>
  <w:num w:numId="22" w16cid:durableId="1028920049">
    <w:abstractNumId w:val="0"/>
  </w:num>
  <w:num w:numId="23" w16cid:durableId="1661494567">
    <w:abstractNumId w:val="18"/>
  </w:num>
  <w:num w:numId="24" w16cid:durableId="1139372329">
    <w:abstractNumId w:val="15"/>
  </w:num>
  <w:num w:numId="25" w16cid:durableId="149490791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154F3"/>
    <w:rsid w:val="00016D53"/>
    <w:rsid w:val="00046389"/>
    <w:rsid w:val="0005078D"/>
    <w:rsid w:val="00056339"/>
    <w:rsid w:val="00072764"/>
    <w:rsid w:val="00074722"/>
    <w:rsid w:val="000819D8"/>
    <w:rsid w:val="00093301"/>
    <w:rsid w:val="000934A6"/>
    <w:rsid w:val="000A2C6C"/>
    <w:rsid w:val="000A4660"/>
    <w:rsid w:val="000D1B5B"/>
    <w:rsid w:val="000E0F1F"/>
    <w:rsid w:val="0010104B"/>
    <w:rsid w:val="0010401F"/>
    <w:rsid w:val="00112FC3"/>
    <w:rsid w:val="00133F35"/>
    <w:rsid w:val="00146377"/>
    <w:rsid w:val="00165AD6"/>
    <w:rsid w:val="00173FA3"/>
    <w:rsid w:val="00184B6F"/>
    <w:rsid w:val="001861E5"/>
    <w:rsid w:val="00196BB6"/>
    <w:rsid w:val="001B1652"/>
    <w:rsid w:val="001C3EC8"/>
    <w:rsid w:val="001C4AFD"/>
    <w:rsid w:val="001D2BD4"/>
    <w:rsid w:val="001D4258"/>
    <w:rsid w:val="001D5A0B"/>
    <w:rsid w:val="001D6911"/>
    <w:rsid w:val="001F0653"/>
    <w:rsid w:val="001F7B3D"/>
    <w:rsid w:val="00201947"/>
    <w:rsid w:val="002037C3"/>
    <w:rsid w:val="0020395B"/>
    <w:rsid w:val="002046CB"/>
    <w:rsid w:val="00204DC9"/>
    <w:rsid w:val="002062C0"/>
    <w:rsid w:val="00215130"/>
    <w:rsid w:val="002216EE"/>
    <w:rsid w:val="00222993"/>
    <w:rsid w:val="002231A1"/>
    <w:rsid w:val="00230002"/>
    <w:rsid w:val="0023789E"/>
    <w:rsid w:val="00244C9A"/>
    <w:rsid w:val="00247216"/>
    <w:rsid w:val="002645B3"/>
    <w:rsid w:val="00266700"/>
    <w:rsid w:val="00275167"/>
    <w:rsid w:val="002907A5"/>
    <w:rsid w:val="002A1857"/>
    <w:rsid w:val="002C7F38"/>
    <w:rsid w:val="0030432F"/>
    <w:rsid w:val="0030628A"/>
    <w:rsid w:val="0035122B"/>
    <w:rsid w:val="00353451"/>
    <w:rsid w:val="003612BE"/>
    <w:rsid w:val="00371032"/>
    <w:rsid w:val="00371B44"/>
    <w:rsid w:val="0038195D"/>
    <w:rsid w:val="00387342"/>
    <w:rsid w:val="003C122B"/>
    <w:rsid w:val="003C2FAD"/>
    <w:rsid w:val="003C4C4D"/>
    <w:rsid w:val="003C5A97"/>
    <w:rsid w:val="003C7A04"/>
    <w:rsid w:val="003F0EB5"/>
    <w:rsid w:val="003F52B2"/>
    <w:rsid w:val="00415D57"/>
    <w:rsid w:val="0042795F"/>
    <w:rsid w:val="00440414"/>
    <w:rsid w:val="004558E9"/>
    <w:rsid w:val="0045777E"/>
    <w:rsid w:val="0048094D"/>
    <w:rsid w:val="004B3753"/>
    <w:rsid w:val="004C31D2"/>
    <w:rsid w:val="004C498F"/>
    <w:rsid w:val="004D55C2"/>
    <w:rsid w:val="004E0A92"/>
    <w:rsid w:val="004E4E18"/>
    <w:rsid w:val="004F5A7C"/>
    <w:rsid w:val="00507888"/>
    <w:rsid w:val="00521131"/>
    <w:rsid w:val="00527C0B"/>
    <w:rsid w:val="005410F6"/>
    <w:rsid w:val="005729C4"/>
    <w:rsid w:val="0059227B"/>
    <w:rsid w:val="005B0966"/>
    <w:rsid w:val="005B536B"/>
    <w:rsid w:val="005B795D"/>
    <w:rsid w:val="005C518D"/>
    <w:rsid w:val="005D0333"/>
    <w:rsid w:val="00610508"/>
    <w:rsid w:val="00613820"/>
    <w:rsid w:val="00642198"/>
    <w:rsid w:val="00645C90"/>
    <w:rsid w:val="00652248"/>
    <w:rsid w:val="00657B80"/>
    <w:rsid w:val="00675B3C"/>
    <w:rsid w:val="0069495C"/>
    <w:rsid w:val="006A5F68"/>
    <w:rsid w:val="006D01D7"/>
    <w:rsid w:val="006D340A"/>
    <w:rsid w:val="006D497B"/>
    <w:rsid w:val="00713261"/>
    <w:rsid w:val="00715A1D"/>
    <w:rsid w:val="00760BB0"/>
    <w:rsid w:val="0076157A"/>
    <w:rsid w:val="00777227"/>
    <w:rsid w:val="00784593"/>
    <w:rsid w:val="007A00EF"/>
    <w:rsid w:val="007A2299"/>
    <w:rsid w:val="007B19EA"/>
    <w:rsid w:val="007B4F31"/>
    <w:rsid w:val="007C0A2D"/>
    <w:rsid w:val="007C27B0"/>
    <w:rsid w:val="007E2F1B"/>
    <w:rsid w:val="007E616E"/>
    <w:rsid w:val="007F300B"/>
    <w:rsid w:val="008014C3"/>
    <w:rsid w:val="008048E3"/>
    <w:rsid w:val="00835677"/>
    <w:rsid w:val="00842448"/>
    <w:rsid w:val="00850812"/>
    <w:rsid w:val="00876B9A"/>
    <w:rsid w:val="00886CBD"/>
    <w:rsid w:val="008933BF"/>
    <w:rsid w:val="008A10C4"/>
    <w:rsid w:val="008A49B8"/>
    <w:rsid w:val="008B0248"/>
    <w:rsid w:val="008B1A0F"/>
    <w:rsid w:val="008D191D"/>
    <w:rsid w:val="008F5F33"/>
    <w:rsid w:val="0090419F"/>
    <w:rsid w:val="0091046A"/>
    <w:rsid w:val="00926ABD"/>
    <w:rsid w:val="00934734"/>
    <w:rsid w:val="00947F4E"/>
    <w:rsid w:val="00966D47"/>
    <w:rsid w:val="00992312"/>
    <w:rsid w:val="009B509B"/>
    <w:rsid w:val="009C0DED"/>
    <w:rsid w:val="009D61D2"/>
    <w:rsid w:val="00A1676C"/>
    <w:rsid w:val="00A20ED6"/>
    <w:rsid w:val="00A25C61"/>
    <w:rsid w:val="00A3263D"/>
    <w:rsid w:val="00A37D7F"/>
    <w:rsid w:val="00A422BB"/>
    <w:rsid w:val="00A42ECB"/>
    <w:rsid w:val="00A46410"/>
    <w:rsid w:val="00A46F83"/>
    <w:rsid w:val="00A57688"/>
    <w:rsid w:val="00A842E9"/>
    <w:rsid w:val="00A84A94"/>
    <w:rsid w:val="00AB5FB6"/>
    <w:rsid w:val="00AD1DAA"/>
    <w:rsid w:val="00AF1E23"/>
    <w:rsid w:val="00AF7F81"/>
    <w:rsid w:val="00B01AFF"/>
    <w:rsid w:val="00B05CC7"/>
    <w:rsid w:val="00B147C2"/>
    <w:rsid w:val="00B27E39"/>
    <w:rsid w:val="00B350D8"/>
    <w:rsid w:val="00B76763"/>
    <w:rsid w:val="00B7732B"/>
    <w:rsid w:val="00B84AFB"/>
    <w:rsid w:val="00B879F0"/>
    <w:rsid w:val="00B902DC"/>
    <w:rsid w:val="00BC25AA"/>
    <w:rsid w:val="00BE4714"/>
    <w:rsid w:val="00C022E3"/>
    <w:rsid w:val="00C07183"/>
    <w:rsid w:val="00C22D17"/>
    <w:rsid w:val="00C24957"/>
    <w:rsid w:val="00C26BB2"/>
    <w:rsid w:val="00C344AE"/>
    <w:rsid w:val="00C4712D"/>
    <w:rsid w:val="00C555C9"/>
    <w:rsid w:val="00C70E9F"/>
    <w:rsid w:val="00C810EC"/>
    <w:rsid w:val="00C94F55"/>
    <w:rsid w:val="00CA7D62"/>
    <w:rsid w:val="00CB07A8"/>
    <w:rsid w:val="00CC59A3"/>
    <w:rsid w:val="00CD4A57"/>
    <w:rsid w:val="00CE09BB"/>
    <w:rsid w:val="00D146F1"/>
    <w:rsid w:val="00D33604"/>
    <w:rsid w:val="00D37B08"/>
    <w:rsid w:val="00D437FF"/>
    <w:rsid w:val="00D439B8"/>
    <w:rsid w:val="00D5130C"/>
    <w:rsid w:val="00D565A1"/>
    <w:rsid w:val="00D62265"/>
    <w:rsid w:val="00D8512E"/>
    <w:rsid w:val="00D94445"/>
    <w:rsid w:val="00D962CF"/>
    <w:rsid w:val="00DA1045"/>
    <w:rsid w:val="00DA1E58"/>
    <w:rsid w:val="00DB0F1E"/>
    <w:rsid w:val="00DC1055"/>
    <w:rsid w:val="00DE4EF2"/>
    <w:rsid w:val="00DF2C0E"/>
    <w:rsid w:val="00DF5C9D"/>
    <w:rsid w:val="00E00A77"/>
    <w:rsid w:val="00E01584"/>
    <w:rsid w:val="00E040DC"/>
    <w:rsid w:val="00E04DB6"/>
    <w:rsid w:val="00E06FFB"/>
    <w:rsid w:val="00E27BC8"/>
    <w:rsid w:val="00E30155"/>
    <w:rsid w:val="00E54BDD"/>
    <w:rsid w:val="00E91FE1"/>
    <w:rsid w:val="00EA5E95"/>
    <w:rsid w:val="00EA7DD7"/>
    <w:rsid w:val="00ED4954"/>
    <w:rsid w:val="00ED5A43"/>
    <w:rsid w:val="00EE0943"/>
    <w:rsid w:val="00EE09B0"/>
    <w:rsid w:val="00EE33A2"/>
    <w:rsid w:val="00F34FE0"/>
    <w:rsid w:val="00F440FA"/>
    <w:rsid w:val="00F61446"/>
    <w:rsid w:val="00F67655"/>
    <w:rsid w:val="00F67A1C"/>
    <w:rsid w:val="00F82C5B"/>
    <w:rsid w:val="00F8555F"/>
    <w:rsid w:val="00F874FE"/>
    <w:rsid w:val="00F9150B"/>
    <w:rsid w:val="00FB3E36"/>
    <w:rsid w:val="00FD6329"/>
    <w:rsid w:val="00FD771F"/>
    <w:rsid w:val="00FE6F70"/>
    <w:rsid w:val="00FF6195"/>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D3AEF"/>
  <w15:chartTrackingRefBased/>
  <w15:docId w15:val="{EA9C26CD-CD6F-4C91-8472-FA4B89B82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F6144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203110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6D924A-FBEA-4068-A92F-D3CC45A2A0A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F5A1E1B8-BED1-45A5-A01F-277D896D9150}">
  <ds:schemaRefs>
    <ds:schemaRef ds:uri="http://schemas.microsoft.com/sharepoint/v3/contenttype/forms"/>
  </ds:schemaRefs>
</ds:datastoreItem>
</file>

<file path=customXml/itemProps3.xml><?xml version="1.0" encoding="utf-8"?>
<ds:datastoreItem xmlns:ds="http://schemas.openxmlformats.org/officeDocument/2006/customXml" ds:itemID="{154DE81D-8FB0-4EDA-B21E-CC19C6C39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Pages>
  <Words>1195</Words>
  <Characters>6815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Magnus Olsson M1</cp:lastModifiedBy>
  <cp:revision>26</cp:revision>
  <cp:lastPrinted>1900-01-01T05:00:00Z</cp:lastPrinted>
  <dcterms:created xsi:type="dcterms:W3CDTF">2024-02-16T00:26:00Z</dcterms:created>
  <dcterms:modified xsi:type="dcterms:W3CDTF">2024-02-16T13:35:00Z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MediaServiceImageTags">
    <vt:lpwstr/>
  </property>
</Properties>
</file>